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83CDA" w14:textId="29341C50" w:rsidR="006B2F86" w:rsidRDefault="00AF3378" w:rsidP="00E71FC3">
      <w:pPr>
        <w:pStyle w:val="NoSpacing"/>
      </w:pPr>
      <w:r>
        <w:rPr>
          <w:u w:val="single"/>
        </w:rPr>
        <w:t>John BURGES</w:t>
      </w:r>
      <w:r>
        <w:t xml:space="preserve">      (fl.1449-53)</w:t>
      </w:r>
    </w:p>
    <w:p w14:paraId="4F2EE887" w14:textId="35161B19" w:rsidR="00AF3378" w:rsidRDefault="00AF3378" w:rsidP="00E71FC3">
      <w:pPr>
        <w:pStyle w:val="NoSpacing"/>
      </w:pPr>
      <w:r>
        <w:t>of the Order of Preachers of Exeter.</w:t>
      </w:r>
    </w:p>
    <w:p w14:paraId="2C1A5976" w14:textId="09E6D35F" w:rsidR="00AF3378" w:rsidRDefault="00AF3378" w:rsidP="00E71FC3">
      <w:pPr>
        <w:pStyle w:val="NoSpacing"/>
      </w:pPr>
    </w:p>
    <w:p w14:paraId="77478C45" w14:textId="0EDD2C14" w:rsidR="00AF3378" w:rsidRDefault="00AF3378" w:rsidP="00E71FC3">
      <w:pPr>
        <w:pStyle w:val="NoSpacing"/>
      </w:pPr>
    </w:p>
    <w:p w14:paraId="55F0BC3A" w14:textId="0C8E518C" w:rsidR="00AF3378" w:rsidRDefault="00AF3378" w:rsidP="00E71FC3">
      <w:pPr>
        <w:pStyle w:val="NoSpacing"/>
      </w:pPr>
      <w:r>
        <w:t xml:space="preserve">  7 Jun.1449</w:t>
      </w:r>
      <w:r>
        <w:tab/>
        <w:t>He was ordained acolyte and subdeacon.</w:t>
      </w:r>
    </w:p>
    <w:p w14:paraId="4ADB0F1F" w14:textId="5666319B" w:rsidR="00AF3378" w:rsidRDefault="00AF3378" w:rsidP="00E71FC3">
      <w:pPr>
        <w:pStyle w:val="NoSpacing"/>
      </w:pPr>
      <w:r>
        <w:tab/>
      </w:r>
      <w:r>
        <w:tab/>
      </w:r>
      <w:r>
        <w:t>(“Register of Edmund Lacy, Bishop of Exeter 1420-55” part 4 p</w:t>
      </w:r>
      <w:r>
        <w:t>p.224-5)</w:t>
      </w:r>
    </w:p>
    <w:p w14:paraId="2989F29C" w14:textId="2B28F5C8" w:rsidR="00AF3378" w:rsidRDefault="00AF3378" w:rsidP="00E71FC3">
      <w:pPr>
        <w:pStyle w:val="NoSpacing"/>
      </w:pPr>
      <w:r>
        <w:t>22 Sep.1453</w:t>
      </w:r>
      <w:r>
        <w:tab/>
        <w:t>He was ordained priest.   (ibid.p.247)</w:t>
      </w:r>
    </w:p>
    <w:p w14:paraId="5D69B9F2" w14:textId="3C0F63EA" w:rsidR="00AF3378" w:rsidRDefault="00AF3378" w:rsidP="00E71FC3">
      <w:pPr>
        <w:pStyle w:val="NoSpacing"/>
      </w:pPr>
    </w:p>
    <w:p w14:paraId="3578CA2C" w14:textId="75F0BC5E" w:rsidR="00AF3378" w:rsidRDefault="00AF3378" w:rsidP="00E71FC3">
      <w:pPr>
        <w:pStyle w:val="NoSpacing"/>
      </w:pPr>
    </w:p>
    <w:p w14:paraId="2F775FCE" w14:textId="73FF0D39" w:rsidR="00AF3378" w:rsidRPr="00AF3378" w:rsidRDefault="00AF3378" w:rsidP="00E71FC3">
      <w:pPr>
        <w:pStyle w:val="NoSpacing"/>
      </w:pPr>
      <w:r>
        <w:t>14 February 2020</w:t>
      </w:r>
      <w:bookmarkStart w:id="0" w:name="_GoBack"/>
      <w:bookmarkEnd w:id="0"/>
    </w:p>
    <w:sectPr w:rsidR="00AF3378" w:rsidRPr="00AF33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C7FA1" w14:textId="77777777" w:rsidR="00AF3378" w:rsidRDefault="00AF3378" w:rsidP="00E71FC3">
      <w:pPr>
        <w:spacing w:after="0" w:line="240" w:lineRule="auto"/>
      </w:pPr>
      <w:r>
        <w:separator/>
      </w:r>
    </w:p>
  </w:endnote>
  <w:endnote w:type="continuationSeparator" w:id="0">
    <w:p w14:paraId="6EDA6E8B" w14:textId="77777777" w:rsidR="00AF3378" w:rsidRDefault="00AF33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830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502D9" w14:textId="77777777" w:rsidR="00AF3378" w:rsidRDefault="00AF3378" w:rsidP="00E71FC3">
      <w:pPr>
        <w:spacing w:after="0" w:line="240" w:lineRule="auto"/>
      </w:pPr>
      <w:r>
        <w:separator/>
      </w:r>
    </w:p>
  </w:footnote>
  <w:footnote w:type="continuationSeparator" w:id="0">
    <w:p w14:paraId="7A70E77F" w14:textId="77777777" w:rsidR="00AF3378" w:rsidRDefault="00AF33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78"/>
    <w:rsid w:val="001A7C09"/>
    <w:rsid w:val="00577BD5"/>
    <w:rsid w:val="00656CBA"/>
    <w:rsid w:val="006A1F77"/>
    <w:rsid w:val="00733BE7"/>
    <w:rsid w:val="00AB52E8"/>
    <w:rsid w:val="00AF337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025F9"/>
  <w15:chartTrackingRefBased/>
  <w15:docId w15:val="{B16E7C5E-5794-4C8A-AC95-17D0D7DE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2020-02-14T20:10:00Z</dcterms:created>
  <dcterms:modified xsi:type="dcterms:W3CDTF">2020-02-14T20:15:00Z</dcterms:modified>
</cp:coreProperties>
</file>